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53628" w14:textId="77777777" w:rsidR="00D83EFE" w:rsidRDefault="00D83EFE" w:rsidP="00D83EF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WHYTE</w:t>
      </w:r>
      <w:r>
        <w:rPr>
          <w:rFonts w:cs="Times New Roman"/>
          <w:szCs w:val="24"/>
          <w:lang w:val="en-GB"/>
        </w:rPr>
        <w:t xml:space="preserve">      (fl.1472)</w:t>
      </w:r>
    </w:p>
    <w:p w14:paraId="065B75A0" w14:textId="77777777" w:rsidR="00D83EFE" w:rsidRDefault="00D83EFE" w:rsidP="00D83EF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Bury St.Edmunds. Brasier.</w:t>
      </w:r>
    </w:p>
    <w:p w14:paraId="7DBC2D79" w14:textId="77777777" w:rsidR="00D83EFE" w:rsidRDefault="00D83EFE" w:rsidP="00D83EFE">
      <w:pPr>
        <w:pStyle w:val="NoSpacing"/>
        <w:jc w:val="both"/>
        <w:rPr>
          <w:rFonts w:cs="Times New Roman"/>
          <w:szCs w:val="24"/>
          <w:lang w:val="en-GB"/>
        </w:rPr>
      </w:pPr>
    </w:p>
    <w:p w14:paraId="37297D8F" w14:textId="77777777" w:rsidR="00D83EFE" w:rsidRDefault="00D83EFE" w:rsidP="00D83EFE">
      <w:pPr>
        <w:pStyle w:val="NoSpacing"/>
        <w:jc w:val="both"/>
        <w:rPr>
          <w:rFonts w:cs="Times New Roman"/>
          <w:szCs w:val="24"/>
          <w:lang w:val="en-GB"/>
        </w:rPr>
      </w:pPr>
    </w:p>
    <w:p w14:paraId="29B50C9F" w14:textId="77777777" w:rsidR="003F0CFE" w:rsidRDefault="003F0CFE" w:rsidP="003F0CF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1468</w:t>
      </w:r>
      <w:r>
        <w:rPr>
          <w:rFonts w:cs="Times New Roman"/>
          <w:szCs w:val="24"/>
          <w:lang w:val="en-GB"/>
        </w:rPr>
        <w:tab/>
        <w:t xml:space="preserve">He made a plaint of debt against Thomas Besteney of Soham, </w:t>
      </w:r>
    </w:p>
    <w:p w14:paraId="21B1EEC8" w14:textId="77777777" w:rsidR="003F0CFE" w:rsidRDefault="003F0CFE" w:rsidP="003F0CF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Cambridgeshire(q.v.), and James Parker of Fordham(q.v.).</w:t>
      </w:r>
    </w:p>
    <w:p w14:paraId="00CBE8F7" w14:textId="5EF7A73A" w:rsidR="003F0CFE" w:rsidRDefault="003F0CFE" w:rsidP="00D83EF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 w:rsidRPr="00640803">
        <w:rPr>
          <w:rFonts w:cs="Times New Roman"/>
          <w:szCs w:val="24"/>
          <w:lang w:val="en-GB"/>
        </w:rPr>
        <w:t xml:space="preserve">( </w:t>
      </w:r>
      <w:hyperlink r:id="rId6" w:history="1">
        <w:r w:rsidRPr="00640803">
          <w:rPr>
            <w:rStyle w:val="Hyperlink"/>
            <w:rFonts w:cs="Times New Roman"/>
            <w:szCs w:val="24"/>
            <w:lang w:val="en-GB"/>
          </w:rPr>
          <w:t>https://waalt.uh.edu/index.php/CP40/826</w:t>
        </w:r>
      </w:hyperlink>
      <w:r w:rsidRPr="00640803">
        <w:rPr>
          <w:rFonts w:cs="Times New Roman"/>
          <w:szCs w:val="24"/>
          <w:lang w:val="en-GB"/>
        </w:rPr>
        <w:t xml:space="preserve"> )</w:t>
      </w:r>
    </w:p>
    <w:p w14:paraId="3EBAA170" w14:textId="27D6B3CE" w:rsidR="00D83EFE" w:rsidRDefault="00D83EFE" w:rsidP="00D83EFE">
      <w:pPr>
        <w:pStyle w:val="NoSpacing"/>
        <w:ind w:left="1440" w:hanging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1472</w:t>
      </w:r>
      <w:r>
        <w:rPr>
          <w:rFonts w:cs="Times New Roman"/>
          <w:szCs w:val="24"/>
          <w:lang w:val="en-GB"/>
        </w:rPr>
        <w:tab/>
        <w:t>He made a plaint of</w:t>
      </w:r>
      <w:r w:rsidR="003F0CFE">
        <w:rPr>
          <w:rFonts w:cs="Times New Roman"/>
          <w:szCs w:val="24"/>
          <w:lang w:val="en-GB"/>
        </w:rPr>
        <w:t xml:space="preserve"> </w:t>
      </w:r>
      <w:r>
        <w:rPr>
          <w:rFonts w:cs="Times New Roman"/>
          <w:szCs w:val="24"/>
          <w:lang w:val="en-GB"/>
        </w:rPr>
        <w:t>debt against Thomas Besteney of Soham, Cambridgeshire(q.v.), and four others.</w:t>
      </w:r>
    </w:p>
    <w:p w14:paraId="18D01BC8" w14:textId="77777777" w:rsidR="00D83EFE" w:rsidRDefault="00D83EFE" w:rsidP="00D83EF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</w:t>
      </w:r>
      <w:r>
        <w:t xml:space="preserve"> </w:t>
      </w:r>
      <w:hyperlink r:id="rId7" w:history="1">
        <w:r w:rsidRPr="009D63F7">
          <w:rPr>
            <w:rStyle w:val="Hyperlink"/>
          </w:rPr>
          <w:t>https://waalt.uh.edu/index.php/CP40/841</w:t>
        </w:r>
      </w:hyperlink>
      <w:r>
        <w:t xml:space="preserve"> )</w:t>
      </w:r>
    </w:p>
    <w:p w14:paraId="02C6962F" w14:textId="77777777" w:rsidR="00D83EFE" w:rsidRDefault="00D83EFE" w:rsidP="00D83EFE">
      <w:pPr>
        <w:pStyle w:val="NoSpacing"/>
        <w:jc w:val="both"/>
        <w:rPr>
          <w:rFonts w:cs="Times New Roman"/>
          <w:szCs w:val="24"/>
          <w:lang w:val="en-GB"/>
        </w:rPr>
      </w:pPr>
    </w:p>
    <w:p w14:paraId="177C4A57" w14:textId="77777777" w:rsidR="00D83EFE" w:rsidRDefault="00D83EFE" w:rsidP="00D83EFE">
      <w:pPr>
        <w:pStyle w:val="NoSpacing"/>
        <w:jc w:val="both"/>
        <w:rPr>
          <w:rFonts w:cs="Times New Roman"/>
          <w:szCs w:val="24"/>
          <w:lang w:val="en-GB"/>
        </w:rPr>
      </w:pPr>
    </w:p>
    <w:p w14:paraId="163CA71B" w14:textId="77777777" w:rsidR="00D83EFE" w:rsidRDefault="00D83EFE" w:rsidP="00D83EF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January 2024</w:t>
      </w:r>
    </w:p>
    <w:p w14:paraId="4B3AE23D" w14:textId="33668221" w:rsidR="003F0CFE" w:rsidRDefault="003F0CFE" w:rsidP="00D83EF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23 February 2025</w:t>
      </w:r>
    </w:p>
    <w:p w14:paraId="7F6939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73087" w14:textId="77777777" w:rsidR="0022043A" w:rsidRDefault="0022043A" w:rsidP="009139A6">
      <w:r>
        <w:separator/>
      </w:r>
    </w:p>
  </w:endnote>
  <w:endnote w:type="continuationSeparator" w:id="0">
    <w:p w14:paraId="057780D8" w14:textId="77777777" w:rsidR="0022043A" w:rsidRDefault="002204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F4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134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C1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A59FE" w14:textId="77777777" w:rsidR="0022043A" w:rsidRDefault="0022043A" w:rsidP="009139A6">
      <w:r>
        <w:separator/>
      </w:r>
    </w:p>
  </w:footnote>
  <w:footnote w:type="continuationSeparator" w:id="0">
    <w:p w14:paraId="29718370" w14:textId="77777777" w:rsidR="0022043A" w:rsidRDefault="002204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A7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C61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B8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FE"/>
    <w:rsid w:val="000666E0"/>
    <w:rsid w:val="0022043A"/>
    <w:rsid w:val="002510B7"/>
    <w:rsid w:val="003F0CF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83EFE"/>
    <w:rsid w:val="00D9720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8D9B9"/>
  <w15:chartTrackingRefBased/>
  <w15:docId w15:val="{BE8C7813-2464-455A-8210-A81DD924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3E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4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2024-01-17T15:01:00Z</dcterms:created>
  <dcterms:modified xsi:type="dcterms:W3CDTF">2025-02-23T17:13:00Z</dcterms:modified>
</cp:coreProperties>
</file>